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006" w:rsidRDefault="00BC1006" w:rsidP="00BC1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JOHNSON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C1006" w:rsidRDefault="00BC1006" w:rsidP="00BC1006">
      <w:pPr>
        <w:rPr>
          <w:rFonts w:ascii="Times New Roman" w:hAnsi="Times New Roman" w:cs="Times New Roman"/>
        </w:rPr>
      </w:pPr>
    </w:p>
    <w:p w:rsidR="00BC1006" w:rsidRDefault="00BC1006" w:rsidP="00BC1006">
      <w:pPr>
        <w:rPr>
          <w:rFonts w:ascii="Times New Roman" w:hAnsi="Times New Roman" w:cs="Times New Roman"/>
        </w:rPr>
      </w:pPr>
    </w:p>
    <w:p w:rsidR="00BC1006" w:rsidRDefault="00BC1006" w:rsidP="00BC100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made a plaint of debt against Ralph </w:t>
      </w:r>
      <w:proofErr w:type="spellStart"/>
      <w:r>
        <w:rPr>
          <w:rFonts w:ascii="Times New Roman" w:hAnsi="Times New Roman" w:cs="Times New Roman"/>
        </w:rPr>
        <w:t>Cumberlan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Witeworth</w:t>
      </w:r>
      <w:proofErr w:type="spellEnd"/>
      <w:r>
        <w:rPr>
          <w:rFonts w:ascii="Times New Roman" w:hAnsi="Times New Roman" w:cs="Times New Roman"/>
        </w:rPr>
        <w:t>(q.v.),</w:t>
      </w:r>
    </w:p>
    <w:p w:rsidR="00BC1006" w:rsidRDefault="00BC1006" w:rsidP="00BC1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both of East Retford, Nottinghamshire.</w:t>
      </w:r>
    </w:p>
    <w:p w:rsidR="00BC1006" w:rsidRDefault="00BC1006" w:rsidP="00BC1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C1006" w:rsidRDefault="00BC1006" w:rsidP="00BC1006">
      <w:pPr>
        <w:rPr>
          <w:rFonts w:ascii="Times New Roman" w:hAnsi="Times New Roman" w:cs="Times New Roman"/>
        </w:rPr>
      </w:pPr>
    </w:p>
    <w:p w:rsidR="00BC1006" w:rsidRDefault="00BC1006" w:rsidP="00BC1006">
      <w:pPr>
        <w:rPr>
          <w:rFonts w:ascii="Times New Roman" w:hAnsi="Times New Roman" w:cs="Times New Roman"/>
        </w:rPr>
      </w:pPr>
    </w:p>
    <w:p w:rsidR="00BC1006" w:rsidRDefault="00BC1006" w:rsidP="00BC1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:rsidR="006B2F86" w:rsidRPr="00E71FC3" w:rsidRDefault="00BC100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006" w:rsidRDefault="00BC1006" w:rsidP="00E71FC3">
      <w:r>
        <w:separator/>
      </w:r>
    </w:p>
  </w:endnote>
  <w:endnote w:type="continuationSeparator" w:id="0">
    <w:p w:rsidR="00BC1006" w:rsidRDefault="00BC10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006" w:rsidRDefault="00BC1006" w:rsidP="00E71FC3">
      <w:r>
        <w:separator/>
      </w:r>
    </w:p>
  </w:footnote>
  <w:footnote w:type="continuationSeparator" w:id="0">
    <w:p w:rsidR="00BC1006" w:rsidRDefault="00BC10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006"/>
    <w:rsid w:val="001A7C09"/>
    <w:rsid w:val="00577BD5"/>
    <w:rsid w:val="00656CBA"/>
    <w:rsid w:val="006A1F77"/>
    <w:rsid w:val="00733BE7"/>
    <w:rsid w:val="00AB52E8"/>
    <w:rsid w:val="00B16D3F"/>
    <w:rsid w:val="00BB41AC"/>
    <w:rsid w:val="00BC100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FADBA"/>
  <w15:chartTrackingRefBased/>
  <w15:docId w15:val="{6B4EB008-5EB1-4F8D-ADF2-49E2634B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100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C10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2018-03-03T20:52:00Z</dcterms:created>
  <dcterms:modified xsi:type="dcterms:W3CDTF">2018-03-03T20:52:00Z</dcterms:modified>
</cp:coreProperties>
</file>